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45" w:type="dxa"/>
        <w:tblInd w:w="-106" w:type="dxa"/>
        <w:tblLayout w:type="fixed"/>
        <w:tblLook w:val="01E0"/>
      </w:tblPr>
      <w:tblGrid>
        <w:gridCol w:w="5145"/>
      </w:tblGrid>
      <w:tr w:rsidR="005B168A">
        <w:trPr>
          <w:trHeight w:val="327"/>
        </w:trPr>
        <w:tc>
          <w:tcPr>
            <w:tcW w:w="5145" w:type="dxa"/>
          </w:tcPr>
          <w:p w:rsidR="005B168A" w:rsidRDefault="005B168A" w:rsidP="004612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</w:t>
            </w:r>
            <w:r w:rsidRPr="00380461">
              <w:rPr>
                <w:sz w:val="28"/>
                <w:szCs w:val="28"/>
              </w:rPr>
              <w:t>3</w:t>
            </w:r>
          </w:p>
          <w:p w:rsidR="005B168A" w:rsidRPr="00380461" w:rsidRDefault="005B168A" w:rsidP="004612A5">
            <w:pPr>
              <w:jc w:val="center"/>
              <w:rPr>
                <w:sz w:val="28"/>
                <w:szCs w:val="28"/>
              </w:rPr>
            </w:pPr>
          </w:p>
          <w:p w:rsidR="005B168A" w:rsidRDefault="005B168A" w:rsidP="004E3D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  <w:lang w:val="sr-Cyrl-CS"/>
              </w:rPr>
              <w:t>Порядку предоставления субсидий юридическим лицам (за исключением субсидий государственным (муници-пальным) учреждениям), индивидуаль-ным предпринимателям, а также физическим лицам- производителям товаров, работ, услуг в целях финансового обеспечения (возмещения) части затрат организациям жилищно-коммунального хозяйства в связи с реализацией населению коммунальных услуг, проведения мероприятий по подготовке к осенне-зимнему периоду</w:t>
            </w:r>
          </w:p>
        </w:tc>
      </w:tr>
    </w:tbl>
    <w:p w:rsidR="005B168A" w:rsidRDefault="005B168A" w:rsidP="00B47002">
      <w:pPr>
        <w:ind w:left="5580"/>
        <w:jc w:val="both"/>
        <w:rPr>
          <w:sz w:val="28"/>
          <w:szCs w:val="28"/>
        </w:rPr>
      </w:pPr>
    </w:p>
    <w:p w:rsidR="005B168A" w:rsidRDefault="005B168A" w:rsidP="00B47002">
      <w:pPr>
        <w:ind w:left="5580"/>
        <w:jc w:val="both"/>
        <w:rPr>
          <w:sz w:val="28"/>
          <w:szCs w:val="28"/>
        </w:rPr>
      </w:pPr>
    </w:p>
    <w:p w:rsidR="005B168A" w:rsidRDefault="005B168A" w:rsidP="005C33BC">
      <w:pPr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5B168A" w:rsidRDefault="005B168A" w:rsidP="005C33BC">
      <w:pPr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9B110D">
        <w:rPr>
          <w:sz w:val="28"/>
          <w:szCs w:val="28"/>
        </w:rPr>
        <w:t>Управлени</w:t>
      </w:r>
      <w:r>
        <w:rPr>
          <w:sz w:val="28"/>
          <w:szCs w:val="28"/>
        </w:rPr>
        <w:t>я жилищно-коммунального хозяйства админист-рации</w:t>
      </w:r>
      <w:r w:rsidRPr="009B110D">
        <w:rPr>
          <w:sz w:val="28"/>
          <w:szCs w:val="28"/>
        </w:rPr>
        <w:t>Ейского городского поселения Ейского района</w:t>
      </w:r>
    </w:p>
    <w:p w:rsidR="005B168A" w:rsidRDefault="005B168A" w:rsidP="005C33BC">
      <w:pPr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</w:t>
      </w:r>
    </w:p>
    <w:p w:rsidR="005B168A" w:rsidRDefault="005B168A" w:rsidP="00B47002">
      <w:pPr>
        <w:ind w:left="5580"/>
        <w:jc w:val="both"/>
        <w:rPr>
          <w:sz w:val="28"/>
          <w:szCs w:val="28"/>
        </w:rPr>
      </w:pPr>
    </w:p>
    <w:tbl>
      <w:tblPr>
        <w:tblW w:w="9907" w:type="dxa"/>
        <w:tblInd w:w="-106" w:type="dxa"/>
        <w:tblLook w:val="01E0"/>
      </w:tblPr>
      <w:tblGrid>
        <w:gridCol w:w="4951"/>
        <w:gridCol w:w="4956"/>
      </w:tblGrid>
      <w:tr w:rsidR="005B168A">
        <w:trPr>
          <w:trHeight w:val="1483"/>
        </w:trPr>
        <w:tc>
          <w:tcPr>
            <w:tcW w:w="4951" w:type="dxa"/>
          </w:tcPr>
          <w:p w:rsidR="005B168A" w:rsidRDefault="005B16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Исх. N_____ от______________ года</w:t>
            </w:r>
          </w:p>
          <w:p w:rsidR="005B168A" w:rsidRDefault="005B16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(штамп предприятия)</w:t>
            </w:r>
          </w:p>
        </w:tc>
        <w:tc>
          <w:tcPr>
            <w:tcW w:w="4956" w:type="dxa"/>
          </w:tcPr>
          <w:p w:rsidR="005B168A" w:rsidRDefault="005B16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Директору МКУ Ейского городского поселения Ейского района «Центр городского хозяйства»</w:t>
            </w:r>
          </w:p>
          <w:p w:rsidR="005B168A" w:rsidRDefault="005B16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</w:t>
            </w:r>
          </w:p>
        </w:tc>
      </w:tr>
    </w:tbl>
    <w:p w:rsidR="005B168A" w:rsidRDefault="005B168A" w:rsidP="00B47002">
      <w:pPr>
        <w:jc w:val="center"/>
        <w:rPr>
          <w:b/>
          <w:bCs/>
          <w:sz w:val="28"/>
          <w:szCs w:val="28"/>
        </w:rPr>
      </w:pPr>
    </w:p>
    <w:p w:rsidR="005B168A" w:rsidRDefault="005B168A" w:rsidP="00B47002">
      <w:pPr>
        <w:jc w:val="center"/>
        <w:rPr>
          <w:b/>
          <w:bCs/>
          <w:sz w:val="28"/>
          <w:szCs w:val="28"/>
        </w:rPr>
      </w:pPr>
    </w:p>
    <w:p w:rsidR="005B168A" w:rsidRDefault="005B168A" w:rsidP="00B4700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5B168A" w:rsidRDefault="005B168A" w:rsidP="00B4700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предоставлении субсидии </w:t>
      </w:r>
    </w:p>
    <w:p w:rsidR="005B168A" w:rsidRDefault="005B168A" w:rsidP="00B47002">
      <w:pPr>
        <w:jc w:val="center"/>
        <w:rPr>
          <w:sz w:val="28"/>
          <w:szCs w:val="28"/>
        </w:rPr>
      </w:pPr>
    </w:p>
    <w:p w:rsidR="005B168A" w:rsidRDefault="005B168A" w:rsidP="00B47002">
      <w:pPr>
        <w:ind w:firstLine="900"/>
        <w:rPr>
          <w:sz w:val="28"/>
          <w:szCs w:val="28"/>
        </w:rPr>
      </w:pPr>
      <w:r>
        <w:rPr>
          <w:sz w:val="28"/>
          <w:szCs w:val="28"/>
        </w:rPr>
        <w:t xml:space="preserve">Прошу Вас рассмотреть вопрос о выплате _______________________ </w:t>
      </w:r>
    </w:p>
    <w:p w:rsidR="005B168A" w:rsidRDefault="005B168A" w:rsidP="00B47002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5B168A" w:rsidRDefault="005B168A" w:rsidP="00B47002">
      <w:pPr>
        <w:jc w:val="center"/>
        <w:rPr>
          <w:sz w:val="16"/>
          <w:szCs w:val="16"/>
        </w:rPr>
      </w:pPr>
      <w:r>
        <w:rPr>
          <w:sz w:val="16"/>
          <w:szCs w:val="16"/>
        </w:rPr>
        <w:t>наименование получателя субсидии</w:t>
      </w:r>
    </w:p>
    <w:p w:rsidR="005B168A" w:rsidRDefault="005B168A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ИНН ______________ КПП _________________ , ОГРН_________________ ,</w:t>
      </w:r>
    </w:p>
    <w:p w:rsidR="005B168A" w:rsidRDefault="005B168A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р/с ________________________ в _____________________________________ </w:t>
      </w:r>
    </w:p>
    <w:p w:rsidR="005B168A" w:rsidRDefault="005B168A" w:rsidP="00B47002">
      <w:pPr>
        <w:rPr>
          <w:sz w:val="28"/>
          <w:szCs w:val="28"/>
        </w:rPr>
      </w:pPr>
      <w:r>
        <w:rPr>
          <w:sz w:val="28"/>
          <w:szCs w:val="28"/>
        </w:rPr>
        <w:t>БИК______________________ фактический адрес________________________ субсидии в сумме ___________________________________________________</w:t>
      </w:r>
    </w:p>
    <w:p w:rsidR="005B168A" w:rsidRDefault="005B168A" w:rsidP="00B47002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сумма цифрами и прописью</w:t>
      </w:r>
    </w:p>
    <w:p w:rsidR="005B168A" w:rsidRDefault="005B168A" w:rsidP="00B47002">
      <w:pPr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____________________________________________________________________________________________________________________</w:t>
      </w:r>
    </w:p>
    <w:p w:rsidR="005B168A" w:rsidRDefault="005B168A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на ________________________________________________________________</w:t>
      </w:r>
    </w:p>
    <w:p w:rsidR="005B168A" w:rsidRDefault="005B168A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5B168A" w:rsidRDefault="005B168A" w:rsidP="00B47002">
      <w:pPr>
        <w:jc w:val="center"/>
        <w:rPr>
          <w:sz w:val="16"/>
          <w:szCs w:val="16"/>
        </w:rPr>
      </w:pPr>
      <w:r>
        <w:rPr>
          <w:sz w:val="16"/>
          <w:szCs w:val="16"/>
        </w:rPr>
        <w:t>указать цель использования субсидий</w:t>
      </w:r>
    </w:p>
    <w:p w:rsidR="005B168A" w:rsidRDefault="005B168A" w:rsidP="00B47002">
      <w:pPr>
        <w:jc w:val="both"/>
        <w:rPr>
          <w:sz w:val="28"/>
          <w:szCs w:val="28"/>
        </w:rPr>
      </w:pPr>
    </w:p>
    <w:p w:rsidR="005B168A" w:rsidRDefault="005B168A" w:rsidP="00B47002">
      <w:pPr>
        <w:jc w:val="both"/>
        <w:rPr>
          <w:sz w:val="28"/>
          <w:szCs w:val="28"/>
        </w:rPr>
      </w:pPr>
    </w:p>
    <w:p w:rsidR="005B168A" w:rsidRDefault="005B168A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К заявлению прилагаем следующие документы:</w:t>
      </w:r>
    </w:p>
    <w:p w:rsidR="005B168A" w:rsidRDefault="005B168A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1. ______________________________</w:t>
      </w:r>
    </w:p>
    <w:p w:rsidR="005B168A" w:rsidRDefault="005B168A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2. ______________________________</w:t>
      </w:r>
    </w:p>
    <w:p w:rsidR="005B168A" w:rsidRDefault="005B168A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______________________________ </w:t>
      </w:r>
    </w:p>
    <w:p w:rsidR="005B168A" w:rsidRDefault="005B168A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4. ______________________________</w:t>
      </w:r>
    </w:p>
    <w:p w:rsidR="005B168A" w:rsidRDefault="005B168A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5. _______________________________</w:t>
      </w:r>
    </w:p>
    <w:p w:rsidR="005B168A" w:rsidRDefault="005B168A" w:rsidP="00B47002">
      <w:pPr>
        <w:jc w:val="both"/>
        <w:rPr>
          <w:sz w:val="28"/>
          <w:szCs w:val="28"/>
        </w:rPr>
      </w:pPr>
    </w:p>
    <w:p w:rsidR="005B168A" w:rsidRDefault="005B168A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 _____________________                   /______________________/</w:t>
      </w:r>
    </w:p>
    <w:p w:rsidR="005B168A" w:rsidRDefault="005B168A" w:rsidP="00B47002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подпись                                                                             Ф.И.О.</w:t>
      </w:r>
    </w:p>
    <w:p w:rsidR="005B168A" w:rsidRDefault="005B168A" w:rsidP="00B47002">
      <w:pPr>
        <w:jc w:val="both"/>
        <w:rPr>
          <w:sz w:val="16"/>
          <w:szCs w:val="16"/>
        </w:rPr>
      </w:pPr>
    </w:p>
    <w:p w:rsidR="005B168A" w:rsidRDefault="005B168A" w:rsidP="00B47002">
      <w:pPr>
        <w:jc w:val="both"/>
        <w:rPr>
          <w:sz w:val="16"/>
          <w:szCs w:val="16"/>
        </w:rPr>
      </w:pPr>
    </w:p>
    <w:p w:rsidR="005B168A" w:rsidRDefault="005B168A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Гл.бухгалтер  _____________________                   /______________________/</w:t>
      </w:r>
    </w:p>
    <w:p w:rsidR="005B168A" w:rsidRDefault="005B168A" w:rsidP="00B47002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подпись                                                                             Ф.И.О.</w:t>
      </w:r>
    </w:p>
    <w:p w:rsidR="005B168A" w:rsidRDefault="005B168A" w:rsidP="00B47002">
      <w:pPr>
        <w:rPr>
          <w:sz w:val="28"/>
          <w:szCs w:val="28"/>
        </w:rPr>
      </w:pPr>
      <w:r>
        <w:rPr>
          <w:sz w:val="28"/>
          <w:szCs w:val="28"/>
        </w:rPr>
        <w:t>тел.</w:t>
      </w:r>
    </w:p>
    <w:p w:rsidR="005B168A" w:rsidRDefault="005B168A"/>
    <w:p w:rsidR="005B168A" w:rsidRDefault="005B168A"/>
    <w:p w:rsidR="005B168A" w:rsidRDefault="005B168A"/>
    <w:p w:rsidR="005B168A" w:rsidRDefault="005B168A" w:rsidP="00C96AE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5B168A" w:rsidRPr="00712AD8" w:rsidRDefault="005B168A" w:rsidP="00C96AE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жилищно-коммунального хозяйства                                                       Д.К. Драчев</w:t>
      </w:r>
      <w:bookmarkStart w:id="0" w:name="_GoBack"/>
      <w:bookmarkEnd w:id="0"/>
    </w:p>
    <w:p w:rsidR="005B168A" w:rsidRPr="000D0F6E" w:rsidRDefault="005B168A" w:rsidP="00C96AE1">
      <w:pPr>
        <w:jc w:val="both"/>
        <w:rPr>
          <w:sz w:val="28"/>
          <w:szCs w:val="28"/>
        </w:rPr>
      </w:pPr>
    </w:p>
    <w:sectPr w:rsidR="005B168A" w:rsidRPr="000D0F6E" w:rsidSect="004E3DBC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168A" w:rsidRDefault="005B168A" w:rsidP="0048763A">
      <w:r>
        <w:separator/>
      </w:r>
    </w:p>
  </w:endnote>
  <w:endnote w:type="continuationSeparator" w:id="1">
    <w:p w:rsidR="005B168A" w:rsidRDefault="005B168A" w:rsidP="004876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168A" w:rsidRDefault="005B168A" w:rsidP="0048763A">
      <w:r>
        <w:separator/>
      </w:r>
    </w:p>
  </w:footnote>
  <w:footnote w:type="continuationSeparator" w:id="1">
    <w:p w:rsidR="005B168A" w:rsidRDefault="005B168A" w:rsidP="004876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68A" w:rsidRDefault="005B168A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5B168A" w:rsidRDefault="005B168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1EBE"/>
    <w:rsid w:val="00017F8A"/>
    <w:rsid w:val="0004172B"/>
    <w:rsid w:val="000D0F6E"/>
    <w:rsid w:val="000D16AE"/>
    <w:rsid w:val="001158C4"/>
    <w:rsid w:val="001E03DA"/>
    <w:rsid w:val="002442D4"/>
    <w:rsid w:val="002628C1"/>
    <w:rsid w:val="002D5409"/>
    <w:rsid w:val="002E10E9"/>
    <w:rsid w:val="002E64A1"/>
    <w:rsid w:val="00300FB2"/>
    <w:rsid w:val="00327192"/>
    <w:rsid w:val="00380461"/>
    <w:rsid w:val="003A644E"/>
    <w:rsid w:val="00413B24"/>
    <w:rsid w:val="00433202"/>
    <w:rsid w:val="00436516"/>
    <w:rsid w:val="004612A5"/>
    <w:rsid w:val="0048763A"/>
    <w:rsid w:val="004C47F8"/>
    <w:rsid w:val="004C7148"/>
    <w:rsid w:val="004E3DBC"/>
    <w:rsid w:val="004F3879"/>
    <w:rsid w:val="005B168A"/>
    <w:rsid w:val="005C33BC"/>
    <w:rsid w:val="00681CA5"/>
    <w:rsid w:val="00712AD8"/>
    <w:rsid w:val="00742CC8"/>
    <w:rsid w:val="00752EC6"/>
    <w:rsid w:val="00757B99"/>
    <w:rsid w:val="00770A1E"/>
    <w:rsid w:val="00777EA3"/>
    <w:rsid w:val="007A1048"/>
    <w:rsid w:val="007E3726"/>
    <w:rsid w:val="00816F0E"/>
    <w:rsid w:val="008657BD"/>
    <w:rsid w:val="00970230"/>
    <w:rsid w:val="009B110D"/>
    <w:rsid w:val="00A61EBE"/>
    <w:rsid w:val="00A84FBA"/>
    <w:rsid w:val="00AB1C9D"/>
    <w:rsid w:val="00AC7376"/>
    <w:rsid w:val="00B47002"/>
    <w:rsid w:val="00C96AE1"/>
    <w:rsid w:val="00D14A3F"/>
    <w:rsid w:val="00D55828"/>
    <w:rsid w:val="00D84846"/>
    <w:rsid w:val="00DB3C41"/>
    <w:rsid w:val="00E062AF"/>
    <w:rsid w:val="00E40F99"/>
    <w:rsid w:val="00E74DF3"/>
    <w:rsid w:val="00EC3635"/>
    <w:rsid w:val="00F235BA"/>
    <w:rsid w:val="00F64BBD"/>
    <w:rsid w:val="00FA1AF0"/>
    <w:rsid w:val="00FF0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00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8763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8763A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48763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8763A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84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8484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40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</TotalTime>
  <Pages>2</Pages>
  <Words>375</Words>
  <Characters>2143</Characters>
  <Application>Microsoft Office Outlook</Application>
  <DocSecurity>0</DocSecurity>
  <Lines>0</Lines>
  <Paragraphs>0</Paragraphs>
  <ScaleCrop>false</ScaleCrop>
  <Company>WareZ Provider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www.PHILka.RU</cp:lastModifiedBy>
  <cp:revision>35</cp:revision>
  <cp:lastPrinted>2017-05-17T13:59:00Z</cp:lastPrinted>
  <dcterms:created xsi:type="dcterms:W3CDTF">2014-03-20T14:39:00Z</dcterms:created>
  <dcterms:modified xsi:type="dcterms:W3CDTF">2017-09-01T10:48:00Z</dcterms:modified>
</cp:coreProperties>
</file>